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D59" w:rsidRDefault="00B93D59">
      <w:pPr>
        <w:pStyle w:val="Kop1"/>
        <w:rPr>
          <w:rFonts w:ascii="Arial" w:hAnsi="Arial" w:cs="Arial"/>
        </w:rPr>
      </w:pPr>
    </w:p>
    <w:p w:rsidR="00B93D59" w:rsidRDefault="00B93D59">
      <w:pPr>
        <w:pStyle w:val="Kop1"/>
        <w:rPr>
          <w:rFonts w:ascii="Arial" w:hAnsi="Arial" w:cs="Arial"/>
        </w:rPr>
      </w:pPr>
    </w:p>
    <w:p w:rsidR="00527228" w:rsidRDefault="0052722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7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380"/>
        <w:gridCol w:w="380"/>
      </w:tblGrid>
      <w:tr w:rsidR="004E1EE6" w:rsidRPr="004E1EE6" w:rsidTr="00A759C8">
        <w:tc>
          <w:tcPr>
            <w:tcW w:w="6516" w:type="dxa"/>
            <w:noWrap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bookmarkStart w:id="1" w:name="table01"/>
            <w:bookmarkEnd w:id="1"/>
            <w:r w:rsidRPr="004E1EE6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General project information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Yes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No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</w:tr>
      <w:tr w:rsidR="004E1EE6" w:rsidRPr="004E1EE6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All tabs completed?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4E1EE6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Is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project type: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implementation?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4E1EE6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Is </w:t>
            </w:r>
            <w:proofErr w:type="spellStart"/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duration</w:t>
            </w:r>
            <w:proofErr w:type="spellEnd"/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 xml:space="preserve"> 2 </w:t>
            </w:r>
            <w:proofErr w:type="spellStart"/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years</w:t>
            </w:r>
            <w:proofErr w:type="spellEnd"/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 t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he starting date of November 1, 2016?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Is the main applicant and the administrative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responsible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the same person?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Is the main applicant organization based in the municipality where the inquiry takes place?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Is the main applicant a sports provider?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Did t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he administrative head / main applicant received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funding from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2015 Sport </w:t>
            </w:r>
            <w:proofErr w:type="spellStart"/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Impuls</w:t>
            </w:r>
            <w:proofErr w:type="spellEnd"/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(regular / </w:t>
            </w:r>
            <w:proofErr w:type="spellStart"/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Jilib</w:t>
            </w:r>
            <w:proofErr w:type="spellEnd"/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/ KSG)?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 t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he grant application submitted previously (2012/2013/2014/2015)?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If so, what was the project number: 50-52400-98- .....................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Did t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he administrative head / principal applicant organization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previously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received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Sport </w:t>
            </w:r>
            <w:proofErr w:type="spellStart"/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Impuls</w:t>
            </w:r>
            <w:proofErr w:type="spellEnd"/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grant (2012/2013/2014)?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E1EE6" w:rsidRPr="004E1EE6" w:rsidRDefault="004E1EE6" w:rsidP="004E1EE6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vanish/>
          <w:sz w:val="24"/>
          <w:szCs w:val="24"/>
          <w:lang w:val="nl-NL"/>
        </w:rPr>
      </w:pPr>
      <w:bookmarkStart w:id="2" w:name="table02"/>
      <w:bookmarkEnd w:id="2"/>
    </w:p>
    <w:tbl>
      <w:tblPr>
        <w:tblW w:w="7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380"/>
        <w:gridCol w:w="380"/>
      </w:tblGrid>
      <w:tr w:rsidR="004E1EE6" w:rsidRPr="004E1EE6" w:rsidTr="00A759C8">
        <w:tc>
          <w:tcPr>
            <w:tcW w:w="6516" w:type="dxa"/>
            <w:noWrap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Budget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Yes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No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</w:tr>
      <w:tr w:rsidR="004E1EE6" w:rsidRPr="004E1EE6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the budget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added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Is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 budget in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the correct format?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 t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he budget completed correctly?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Is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the amount between € 10 000, - and € 100 000, -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E1EE6" w:rsidRPr="004E1EE6" w:rsidRDefault="004E1EE6" w:rsidP="004E1EE6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vanish/>
          <w:sz w:val="24"/>
          <w:szCs w:val="24"/>
          <w:lang w:val="nl-NL"/>
        </w:rPr>
      </w:pPr>
      <w:bookmarkStart w:id="3" w:name="table03"/>
      <w:bookmarkEnd w:id="3"/>
    </w:p>
    <w:tbl>
      <w:tblPr>
        <w:tblW w:w="7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380"/>
        <w:gridCol w:w="380"/>
      </w:tblGrid>
      <w:tr w:rsidR="004E1EE6" w:rsidRPr="004E1EE6" w:rsidTr="00A759C8">
        <w:tc>
          <w:tcPr>
            <w:tcW w:w="6516" w:type="dxa"/>
            <w:noWrap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Letter of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intention</w:t>
            </w:r>
            <w:proofErr w:type="spellEnd"/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Yes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No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 the Letter of intention added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Is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it in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the correct format?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 the letter of intention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 xml:space="preserve"> signed by the administrative responsibility?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Is the letter of intention s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igned by all partners listed in the application?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Is the letter of intention signed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by the intervention owner?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E1EE6" w:rsidRPr="000C32E8" w:rsidTr="00A759C8">
        <w:tc>
          <w:tcPr>
            <w:tcW w:w="6516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Is the letter of intention signed </w:t>
            </w:r>
            <w:r w:rsidRPr="004E1EE6">
              <w:rPr>
                <w:rFonts w:ascii="Arial" w:hAnsi="Arial" w:cs="Arial"/>
                <w:sz w:val="20"/>
                <w:szCs w:val="20"/>
                <w:lang w:val="en-US"/>
              </w:rPr>
              <w:t>by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municipality?</w:t>
            </w: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center"/>
            <w:hideMark/>
          </w:tcPr>
          <w:p w:rsidR="004E1EE6" w:rsidRPr="004E1EE6" w:rsidRDefault="004E1EE6" w:rsidP="004E1EE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E1EE6" w:rsidRPr="004E1EE6" w:rsidRDefault="004E1EE6" w:rsidP="004E1EE6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vanish/>
          <w:sz w:val="24"/>
          <w:szCs w:val="24"/>
          <w:lang w:val="nl-NL"/>
        </w:rPr>
      </w:pPr>
      <w:bookmarkStart w:id="4" w:name="table04"/>
      <w:bookmarkEnd w:id="4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5"/>
      </w:tblGrid>
      <w:tr w:rsidR="004E1EE6" w:rsidRPr="004E1EE6" w:rsidTr="00A759C8">
        <w:tc>
          <w:tcPr>
            <w:tcW w:w="7225" w:type="dxa"/>
            <w:noWrap/>
            <w:vAlign w:val="center"/>
            <w:hideMark/>
          </w:tcPr>
          <w:p w:rsid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 xml:space="preserve">Any </w:t>
            </w:r>
            <w:proofErr w:type="spellStart"/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comments</w:t>
            </w:r>
            <w:proofErr w:type="spellEnd"/>
            <w:r w:rsidRPr="004E1EE6">
              <w:rPr>
                <w:rFonts w:ascii="Arial" w:hAnsi="Arial" w:cs="Arial"/>
                <w:sz w:val="20"/>
                <w:szCs w:val="20"/>
                <w:lang w:val="nl-NL"/>
              </w:rPr>
              <w:t>:</w:t>
            </w:r>
            <w:r w:rsidRPr="004E1E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  <w:p w:rsid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4E1EE6" w:rsidRPr="004E1EE6" w:rsidRDefault="004E1EE6" w:rsidP="004E1EE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</w:tbl>
    <w:p w:rsidR="004E1EE6" w:rsidRPr="004E1EE6" w:rsidRDefault="004E1EE6" w:rsidP="004E1EE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 w:cs="Times New Roman"/>
          <w:sz w:val="24"/>
          <w:szCs w:val="24"/>
          <w:lang w:val="nl-NL"/>
        </w:rPr>
      </w:pPr>
      <w:proofErr w:type="spellStart"/>
      <w:r w:rsidRPr="004E1EE6">
        <w:rPr>
          <w:rFonts w:ascii="Arial" w:hAnsi="Arial" w:cs="Arial"/>
          <w:sz w:val="20"/>
          <w:szCs w:val="20"/>
          <w:lang w:val="nl-NL"/>
        </w:rPr>
        <w:t>Checked</w:t>
      </w:r>
      <w:proofErr w:type="spellEnd"/>
      <w:r w:rsidRPr="004E1EE6">
        <w:rPr>
          <w:rFonts w:ascii="Arial" w:hAnsi="Arial" w:cs="Arial"/>
          <w:sz w:val="20"/>
          <w:szCs w:val="20"/>
          <w:lang w:val="nl-NL"/>
        </w:rPr>
        <w:t xml:space="preserve"> </w:t>
      </w:r>
      <w:proofErr w:type="spellStart"/>
      <w:r w:rsidRPr="004E1EE6">
        <w:rPr>
          <w:rFonts w:ascii="Arial" w:hAnsi="Arial" w:cs="Arial"/>
          <w:sz w:val="20"/>
          <w:szCs w:val="20"/>
          <w:lang w:val="nl-NL"/>
        </w:rPr>
        <w:t>by</w:t>
      </w:r>
      <w:proofErr w:type="spellEnd"/>
      <w:r w:rsidRPr="004E1EE6">
        <w:rPr>
          <w:rFonts w:ascii="Arial" w:hAnsi="Arial" w:cs="Arial"/>
          <w:sz w:val="20"/>
          <w:szCs w:val="20"/>
          <w:lang w:val="nl-NL"/>
        </w:rPr>
        <w:t>:</w:t>
      </w:r>
      <w:r w:rsidRPr="004E1EE6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:rsidR="004E1EE6" w:rsidRPr="004E1EE6" w:rsidRDefault="004E1EE6" w:rsidP="004E1EE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 w:cs="Times New Roman"/>
          <w:sz w:val="24"/>
          <w:szCs w:val="24"/>
          <w:lang w:val="nl-NL"/>
        </w:rPr>
      </w:pPr>
      <w:r w:rsidRPr="004E1EE6">
        <w:rPr>
          <w:rFonts w:ascii="Arial" w:hAnsi="Arial" w:cs="Arial"/>
          <w:sz w:val="20"/>
          <w:szCs w:val="20"/>
          <w:lang w:val="nl-NL"/>
        </w:rPr>
        <w:t>Name: .............................................................................. ...... .. Date:. ...................</w:t>
      </w:r>
      <w:r w:rsidRPr="004E1EE6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:rsidR="004E1EE6" w:rsidRPr="00527228" w:rsidRDefault="004E1EE6">
      <w:pPr>
        <w:rPr>
          <w:rFonts w:ascii="Arial" w:hAnsi="Arial" w:cs="Arial"/>
          <w:sz w:val="20"/>
          <w:szCs w:val="20"/>
        </w:rPr>
      </w:pPr>
    </w:p>
    <w:sectPr w:rsidR="004E1EE6" w:rsidRPr="00527228" w:rsidSect="00567C76">
      <w:headerReference w:type="default" r:id="rId7"/>
      <w:footerReference w:type="default" r:id="rId8"/>
      <w:pgSz w:w="11906" w:h="16838" w:code="9"/>
      <w:pgMar w:top="1135" w:right="1418" w:bottom="568" w:left="1418" w:header="708" w:footer="351" w:gutter="0"/>
      <w:paperSrc w:first="256" w:other="256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FBB" w:rsidRDefault="00C51FBB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C51FBB" w:rsidRDefault="00C51FBB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7B1" w:rsidRDefault="000137B1">
    <w:pPr>
      <w:pStyle w:val="Voettekst"/>
      <w:jc w:val="right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FBB" w:rsidRDefault="00C51FBB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C51FBB" w:rsidRDefault="00C51FBB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7B1" w:rsidRDefault="006800C2">
    <w:pPr>
      <w:framePr w:hSpace="180" w:wrap="auto" w:vAnchor="text" w:hAnchor="page" w:x="1342" w:y="-47"/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  <w:sz w:val="20"/>
        <w:szCs w:val="20"/>
        <w:lang w:val="nl-NL"/>
      </w:rPr>
      <w:drawing>
        <wp:inline distT="0" distB="0" distL="0" distR="0">
          <wp:extent cx="1815465" cy="313690"/>
          <wp:effectExtent l="1905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313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37B1" w:rsidRPr="00E25D17" w:rsidRDefault="003D13F8">
    <w:pPr>
      <w:pStyle w:val="Kop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Ontvangst subsidieaanvraag</w:t>
    </w:r>
  </w:p>
  <w:p w:rsidR="000137B1" w:rsidRPr="00E25D17" w:rsidRDefault="00C34744">
    <w:pPr>
      <w:pStyle w:val="Kop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Sportimpuls</w:t>
    </w:r>
    <w:r w:rsidR="00893099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2016</w:t>
    </w:r>
  </w:p>
  <w:p w:rsidR="000137B1" w:rsidRPr="00E25D17" w:rsidRDefault="000137B1">
    <w:pPr>
      <w:pStyle w:val="Koptekst"/>
      <w:jc w:val="right"/>
      <w:rPr>
        <w:rFonts w:ascii="Arial" w:hAnsi="Arial" w:cs="Arial"/>
        <w:sz w:val="20"/>
        <w:szCs w:val="20"/>
      </w:rPr>
    </w:pPr>
  </w:p>
  <w:p w:rsidR="00425D65" w:rsidRDefault="00425D65" w:rsidP="00425D65">
    <w:pPr>
      <w:pStyle w:val="Koptekst"/>
      <w:rPr>
        <w:rFonts w:ascii="Arial" w:hAnsi="Arial" w:cs="Arial"/>
        <w:sz w:val="20"/>
        <w:szCs w:val="20"/>
      </w:rPr>
    </w:pPr>
  </w:p>
  <w:p w:rsidR="00425D65" w:rsidRDefault="00425D65" w:rsidP="00425D65">
    <w:pPr>
      <w:pStyle w:val="Koptekst"/>
      <w:rPr>
        <w:rFonts w:ascii="Arial" w:hAnsi="Arial" w:cs="Arial"/>
        <w:sz w:val="20"/>
        <w:szCs w:val="20"/>
      </w:rPr>
    </w:pPr>
  </w:p>
  <w:p w:rsidR="00527228" w:rsidRDefault="00527228" w:rsidP="00425D65">
    <w:pPr>
      <w:pStyle w:val="Koptekst"/>
      <w:rPr>
        <w:rFonts w:ascii="Arial" w:hAnsi="Arial" w:cs="Arial"/>
        <w:sz w:val="20"/>
        <w:szCs w:val="20"/>
      </w:rPr>
    </w:pPr>
  </w:p>
  <w:p w:rsidR="000137B1" w:rsidRPr="00425D65" w:rsidRDefault="000137B1" w:rsidP="00425D65">
    <w:pPr>
      <w:pStyle w:val="Koptekst"/>
      <w:rPr>
        <w:rFonts w:ascii="Arial" w:hAnsi="Arial" w:cs="Arial"/>
        <w:sz w:val="28"/>
        <w:szCs w:val="28"/>
      </w:rPr>
    </w:pPr>
    <w:r w:rsidRPr="00425D65">
      <w:rPr>
        <w:rFonts w:ascii="Arial" w:hAnsi="Arial" w:cs="Arial"/>
        <w:sz w:val="28"/>
        <w:szCs w:val="28"/>
      </w:rPr>
      <w:t>projectnr.:</w:t>
    </w:r>
    <w:r w:rsidR="00893099" w:rsidRPr="00425D65">
      <w:rPr>
        <w:rFonts w:ascii="Arial" w:hAnsi="Arial" w:cs="Arial"/>
        <w:b/>
        <w:bCs/>
        <w:sz w:val="28"/>
        <w:szCs w:val="28"/>
      </w:rPr>
      <w:t xml:space="preserve"> </w:t>
    </w:r>
    <w:r w:rsidR="003D13F8" w:rsidRPr="00425D65">
      <w:rPr>
        <w:rFonts w:ascii="Arial" w:hAnsi="Arial" w:cs="Arial"/>
        <w:b/>
        <w:bCs/>
        <w:sz w:val="28"/>
        <w:szCs w:val="28"/>
      </w:rPr>
      <w:t>50-52</w:t>
    </w:r>
    <w:r w:rsidR="00FF4A75">
      <w:rPr>
        <w:rFonts w:ascii="Arial" w:hAnsi="Arial" w:cs="Arial"/>
        <w:b/>
        <w:bCs/>
        <w:sz w:val="28"/>
        <w:szCs w:val="28"/>
      </w:rPr>
      <w:t>4</w:t>
    </w:r>
    <w:r w:rsidR="003D13F8" w:rsidRPr="00425D65">
      <w:rPr>
        <w:rFonts w:ascii="Arial" w:hAnsi="Arial" w:cs="Arial"/>
        <w:b/>
        <w:bCs/>
        <w:sz w:val="28"/>
        <w:szCs w:val="28"/>
      </w:rPr>
      <w:t>00</w:t>
    </w:r>
    <w:r w:rsidR="006800C2">
      <w:rPr>
        <w:rFonts w:ascii="Arial" w:hAnsi="Arial" w:cs="Arial"/>
        <w:b/>
        <w:bCs/>
        <w:sz w:val="28"/>
        <w:szCs w:val="28"/>
      </w:rPr>
      <w:t>-98-</w:t>
    </w:r>
    <w:r w:rsidR="00FF4A75">
      <w:rPr>
        <w:rFonts w:ascii="Arial" w:hAnsi="Arial" w:cs="Arial"/>
        <w:b/>
        <w:bCs/>
        <w:sz w:val="28"/>
        <w:szCs w:val="28"/>
      </w:rPr>
      <w:t>S</w:t>
    </w:r>
    <w:r w:rsidR="00893099">
      <w:rPr>
        <w:rFonts w:ascii="Arial" w:hAnsi="Arial" w:cs="Arial"/>
        <w:b/>
        <w:bCs/>
        <w:sz w:val="28"/>
        <w:szCs w:val="28"/>
      </w:rPr>
      <w:t>I</w:t>
    </w:r>
    <w:r w:rsidR="006800C2">
      <w:rPr>
        <w:rFonts w:ascii="Arial" w:hAnsi="Arial" w:cs="Arial"/>
        <w:b/>
        <w:bCs/>
        <w:sz w:val="28"/>
        <w:szCs w:val="28"/>
      </w:rPr>
      <w:t>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96173"/>
    <w:multiLevelType w:val="hybridMultilevel"/>
    <w:tmpl w:val="969A15E8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A50D0"/>
    <w:multiLevelType w:val="hybridMultilevel"/>
    <w:tmpl w:val="D7743EE4"/>
    <w:lvl w:ilvl="0" w:tplc="0413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17"/>
    <w:rsid w:val="000105F4"/>
    <w:rsid w:val="000137B1"/>
    <w:rsid w:val="00033295"/>
    <w:rsid w:val="000C29B3"/>
    <w:rsid w:val="000C32E8"/>
    <w:rsid w:val="002A3BA5"/>
    <w:rsid w:val="0032770D"/>
    <w:rsid w:val="00337A24"/>
    <w:rsid w:val="00375043"/>
    <w:rsid w:val="003864EF"/>
    <w:rsid w:val="003D13F8"/>
    <w:rsid w:val="00425D65"/>
    <w:rsid w:val="004E1EE6"/>
    <w:rsid w:val="00505C3E"/>
    <w:rsid w:val="00520CC9"/>
    <w:rsid w:val="00527228"/>
    <w:rsid w:val="0052763A"/>
    <w:rsid w:val="00567C76"/>
    <w:rsid w:val="00627A27"/>
    <w:rsid w:val="006800C2"/>
    <w:rsid w:val="00691EDE"/>
    <w:rsid w:val="00730E22"/>
    <w:rsid w:val="00775BFD"/>
    <w:rsid w:val="0082396E"/>
    <w:rsid w:val="00893099"/>
    <w:rsid w:val="00973FFF"/>
    <w:rsid w:val="009D58B3"/>
    <w:rsid w:val="00A15B8C"/>
    <w:rsid w:val="00A759C8"/>
    <w:rsid w:val="00AE0CD0"/>
    <w:rsid w:val="00AE56F3"/>
    <w:rsid w:val="00B04255"/>
    <w:rsid w:val="00B93D59"/>
    <w:rsid w:val="00BA48E8"/>
    <w:rsid w:val="00C22EF8"/>
    <w:rsid w:val="00C34744"/>
    <w:rsid w:val="00C34DCB"/>
    <w:rsid w:val="00C407E5"/>
    <w:rsid w:val="00C51FBB"/>
    <w:rsid w:val="00C70407"/>
    <w:rsid w:val="00DA1C0E"/>
    <w:rsid w:val="00DD2C61"/>
    <w:rsid w:val="00E25D17"/>
    <w:rsid w:val="00EC3DEA"/>
    <w:rsid w:val="00F168C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FCB8612-9613-4044-A88E-7771D89A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67C76"/>
    <w:pPr>
      <w:overflowPunct w:val="0"/>
      <w:autoSpaceDE w:val="0"/>
      <w:autoSpaceDN w:val="0"/>
      <w:adjustRightInd w:val="0"/>
      <w:textAlignment w:val="baseline"/>
    </w:pPr>
    <w:rPr>
      <w:rFonts w:ascii="Georgia" w:hAnsi="Georgia" w:cs="Georgia"/>
      <w:sz w:val="18"/>
      <w:szCs w:val="18"/>
      <w:lang w:val="nl"/>
    </w:rPr>
  </w:style>
  <w:style w:type="paragraph" w:styleId="Kop1">
    <w:name w:val="heading 1"/>
    <w:basedOn w:val="Standaard"/>
    <w:next w:val="Standaard"/>
    <w:qFormat/>
    <w:rsid w:val="00567C76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qFormat/>
    <w:rsid w:val="00567C76"/>
    <w:pPr>
      <w:keepNext/>
      <w:outlineLvl w:val="1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Heading1Char">
    <w:name w:val="Heading 1 Char"/>
    <w:basedOn w:val="Standaardalinea-lettertype"/>
    <w:rsid w:val="00567C76"/>
    <w:rPr>
      <w:rFonts w:ascii="Cambria" w:eastAsia="Times New Roman" w:hAnsi="Cambria" w:cs="Times New Roman"/>
      <w:b/>
      <w:bCs/>
      <w:kern w:val="32"/>
      <w:sz w:val="32"/>
      <w:szCs w:val="32"/>
      <w:lang w:val="nl"/>
    </w:rPr>
  </w:style>
  <w:style w:type="character" w:customStyle="1" w:styleId="Heading2Char">
    <w:name w:val="Heading 2 Char"/>
    <w:basedOn w:val="Standaardalinea-lettertype"/>
    <w:semiHidden/>
    <w:rsid w:val="00567C76"/>
    <w:rPr>
      <w:rFonts w:ascii="Cambria" w:eastAsia="Times New Roman" w:hAnsi="Cambria" w:cs="Times New Roman"/>
      <w:b/>
      <w:bCs/>
      <w:i/>
      <w:iCs/>
      <w:sz w:val="28"/>
      <w:szCs w:val="28"/>
      <w:lang w:val="nl"/>
    </w:rPr>
  </w:style>
  <w:style w:type="paragraph" w:styleId="Koptekst">
    <w:name w:val="header"/>
    <w:basedOn w:val="Standaard"/>
    <w:rsid w:val="00567C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Standaardalinea-lettertype"/>
    <w:semiHidden/>
    <w:rsid w:val="00567C76"/>
    <w:rPr>
      <w:rFonts w:ascii="Georgia" w:hAnsi="Georgia" w:cs="Georgia"/>
      <w:sz w:val="18"/>
      <w:szCs w:val="18"/>
      <w:lang w:val="nl"/>
    </w:rPr>
  </w:style>
  <w:style w:type="paragraph" w:styleId="Voettekst">
    <w:name w:val="footer"/>
    <w:basedOn w:val="Standaard"/>
    <w:rsid w:val="00567C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Standaardalinea-lettertype"/>
    <w:semiHidden/>
    <w:rsid w:val="00567C76"/>
    <w:rPr>
      <w:rFonts w:ascii="Georgia" w:hAnsi="Georgia" w:cs="Georgia"/>
      <w:sz w:val="18"/>
      <w:szCs w:val="18"/>
      <w:lang w:val="nl"/>
    </w:rPr>
  </w:style>
  <w:style w:type="character" w:styleId="Hyperlink">
    <w:name w:val="Hyperlink"/>
    <w:basedOn w:val="Standaardalinea-lettertype"/>
    <w:rsid w:val="00567C76"/>
    <w:rPr>
      <w:rFonts w:ascii="Times New Roman" w:hAnsi="Times New Roman" w:cs="Times New Roman"/>
      <w:color w:val="0000FF"/>
      <w:u w:val="single"/>
    </w:rPr>
  </w:style>
  <w:style w:type="paragraph" w:styleId="Inhopg1">
    <w:name w:val="toc 1"/>
    <w:basedOn w:val="Standaard"/>
    <w:next w:val="Standaard"/>
    <w:autoRedefine/>
    <w:semiHidden/>
    <w:rsid w:val="00567C76"/>
    <w:pPr>
      <w:tabs>
        <w:tab w:val="left" w:pos="567"/>
        <w:tab w:val="right" w:pos="6804"/>
      </w:tabs>
      <w:spacing w:line="360" w:lineRule="auto"/>
      <w:ind w:right="281"/>
      <w:jc w:val="both"/>
    </w:pPr>
    <w:rPr>
      <w:lang w:val="nl-NL"/>
    </w:rPr>
  </w:style>
  <w:style w:type="character" w:customStyle="1" w:styleId="FollowedHyperlink1">
    <w:name w:val="FollowedHyperlink1"/>
    <w:basedOn w:val="Standaardalinea-lettertype"/>
    <w:rsid w:val="00567C76"/>
    <w:rPr>
      <w:rFonts w:ascii="Times New Roman" w:hAnsi="Times New Roman" w:cs="Times New Roman"/>
      <w:color w:val="800080"/>
      <w:u w:val="single"/>
    </w:rPr>
  </w:style>
  <w:style w:type="character" w:customStyle="1" w:styleId="FollowedHyperlink2">
    <w:name w:val="FollowedHyperlink2"/>
    <w:basedOn w:val="Standaardalinea-lettertype"/>
    <w:rsid w:val="00567C76"/>
    <w:rPr>
      <w:rFonts w:ascii="Times New Roman" w:hAnsi="Times New Roman" w:cs="Times New Roman"/>
      <w:color w:val="800080"/>
      <w:u w:val="single"/>
    </w:rPr>
  </w:style>
  <w:style w:type="table" w:styleId="Tabelraster">
    <w:name w:val="Table Grid"/>
    <w:basedOn w:val="Standaardtabel"/>
    <w:rsid w:val="00527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DA1C0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DA1C0E"/>
    <w:rPr>
      <w:rFonts w:ascii="Tahoma" w:hAnsi="Tahoma" w:cs="Tahoma"/>
      <w:sz w:val="16"/>
      <w:szCs w:val="16"/>
      <w:lang w:val="nl"/>
    </w:rPr>
  </w:style>
  <w:style w:type="paragraph" w:customStyle="1" w:styleId="Koptekst1">
    <w:name w:val="Koptekst1"/>
    <w:basedOn w:val="Standaard"/>
    <w:rsid w:val="004E1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  <w:lang w:val="nl-NL"/>
    </w:rPr>
  </w:style>
  <w:style w:type="character" w:customStyle="1" w:styleId="headerchar0">
    <w:name w:val="header__char"/>
    <w:basedOn w:val="Standaardalinea-lettertype"/>
    <w:rsid w:val="004E1EE6"/>
  </w:style>
  <w:style w:type="paragraph" w:customStyle="1" w:styleId="Standaard1">
    <w:name w:val="Standaard1"/>
    <w:basedOn w:val="Standaard"/>
    <w:rsid w:val="004E1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  <w:lang w:val="nl-NL"/>
    </w:rPr>
  </w:style>
  <w:style w:type="paragraph" w:customStyle="1" w:styleId="normal0020table">
    <w:name w:val="normal_0020table"/>
    <w:basedOn w:val="Standaard"/>
    <w:rsid w:val="004E1E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  <w:lang w:val="nl-NL"/>
    </w:rPr>
  </w:style>
  <w:style w:type="character" w:customStyle="1" w:styleId="normal0020tablechar">
    <w:name w:val="normal_0020table__char"/>
    <w:basedOn w:val="Standaardalinea-lettertype"/>
    <w:rsid w:val="004E1EE6"/>
  </w:style>
  <w:style w:type="character" w:customStyle="1" w:styleId="normalchar">
    <w:name w:val="normal__char"/>
    <w:basedOn w:val="Standaardalinea-lettertype"/>
    <w:rsid w:val="004E1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671FD3A9</Template>
  <TotalTime>13</TotalTime>
  <Pages>1</Pages>
  <Words>206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Ontvangst vooraanmeldingen DoelmatigheidsOnderzoek bottom up ronde DO 2002</vt:lpstr>
    </vt:vector>
  </TitlesOfParts>
  <Company>NWO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Ontvangst vooraanmeldingen DoelmatigheidsOnderzoek bottom up ronde DO 2002</dc:title>
  <dc:creator>Administrator</dc:creator>
  <cp:lastModifiedBy>Frietjhof Croon</cp:lastModifiedBy>
  <cp:revision>6</cp:revision>
  <cp:lastPrinted>2009-09-30T12:39:00Z</cp:lastPrinted>
  <dcterms:created xsi:type="dcterms:W3CDTF">2016-11-02T07:07:00Z</dcterms:created>
  <dcterms:modified xsi:type="dcterms:W3CDTF">2016-11-09T14:22:00Z</dcterms:modified>
</cp:coreProperties>
</file>